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17408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17408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17408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174082" w:rsidRDefault="002A726A" w:rsidP="00E410DF">
      <w:pPr>
        <w:rPr>
          <w:rFonts w:ascii="Arial Narrow" w:hAnsi="Arial Narrow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25"/>
        <w:gridCol w:w="17"/>
        <w:gridCol w:w="267"/>
        <w:gridCol w:w="1536"/>
      </w:tblGrid>
      <w:tr w:rsidR="002526B3" w:rsidRPr="00174082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17408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</w:p>
          <w:p w:rsidR="00AE73C7" w:rsidRPr="00174082" w:rsidRDefault="00AE73C7" w:rsidP="00E410DF">
            <w:pPr>
              <w:spacing w:line="240" w:lineRule="auto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  <w:b/>
                <w:caps/>
              </w:rPr>
              <w:t>Systemy operacyjne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A53F9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 w:rsidR="00AE73C7">
              <w:rPr>
                <w:rFonts w:ascii="Arial Narrow" w:hAnsi="Arial Narrow"/>
              </w:rPr>
              <w:t>M7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2526B3" w:rsidRPr="00174082" w:rsidRDefault="00AE73C7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A56D9">
              <w:rPr>
                <w:rFonts w:ascii="Arial Narrow" w:hAnsi="Arial Narrow"/>
                <w:b/>
              </w:rPr>
              <w:t>Systemy operacyjne I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AE73C7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 w:rsidR="00247DD3">
              <w:rPr>
                <w:rFonts w:ascii="Arial Narrow" w:hAnsi="Arial Narrow"/>
                <w:b/>
              </w:rPr>
              <w:br/>
            </w:r>
            <w:r w:rsidR="00C9269F"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 w:rsidR="00C9269F">
              <w:rPr>
                <w:rFonts w:ascii="Arial Narrow" w:hAnsi="Arial Narrow"/>
              </w:rPr>
              <w:t xml:space="preserve">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</w:t>
            </w:r>
            <w:r w:rsidR="00221DC0" w:rsidRPr="00174082">
              <w:rPr>
                <w:rFonts w:ascii="Arial Narrow" w:hAnsi="Arial Narrow"/>
              </w:rPr>
              <w:t>kształcenia</w:t>
            </w:r>
            <w:r w:rsidRPr="00174082">
              <w:rPr>
                <w:rFonts w:ascii="Arial Narrow" w:hAnsi="Arial Narrow"/>
              </w:rPr>
              <w:t xml:space="preserve">: </w:t>
            </w:r>
            <w:r w:rsidR="00783E43">
              <w:rPr>
                <w:rFonts w:ascii="Arial Narrow" w:hAnsi="Arial Narrow"/>
              </w:rPr>
              <w:br/>
            </w:r>
            <w:r w:rsidR="00C9269F"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2526B3" w:rsidRPr="00174082" w:rsidRDefault="00E10D8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1/1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2526B3" w:rsidRPr="0017408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2526B3" w:rsidRPr="0017408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174082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174082" w:rsidTr="002A726A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17408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E10D86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E10D86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E10D86" w:rsidRPr="00174082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Cel przedmiotu / modułu</w:t>
            </w:r>
          </w:p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10D86" w:rsidRPr="00DA56D9" w:rsidRDefault="00E10D86" w:rsidP="00E10D8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Zapoznanie studentów z</w:t>
            </w:r>
            <w:r w:rsidRPr="00DA56D9">
              <w:rPr>
                <w:rFonts w:ascii="Arial Narrow" w:hAnsi="Arial Narrow"/>
              </w:rPr>
              <w:t xml:space="preserve"> podstaw</w:t>
            </w:r>
            <w:r>
              <w:rPr>
                <w:rFonts w:ascii="Arial Narrow" w:hAnsi="Arial Narrow"/>
              </w:rPr>
              <w:t>ami</w:t>
            </w:r>
            <w:r w:rsidRPr="00DA56D9">
              <w:rPr>
                <w:rFonts w:ascii="Arial Narrow" w:hAnsi="Arial Narrow"/>
              </w:rPr>
              <w:t xml:space="preserve"> działania systemów operacyjnych, </w:t>
            </w:r>
            <w:r>
              <w:rPr>
                <w:rFonts w:ascii="Arial Narrow" w:hAnsi="Arial Narrow"/>
              </w:rPr>
              <w:t xml:space="preserve">z </w:t>
            </w:r>
            <w:r w:rsidRPr="00DA56D9">
              <w:rPr>
                <w:rFonts w:ascii="Arial Narrow" w:hAnsi="Arial Narrow"/>
              </w:rPr>
              <w:t>praktyczn</w:t>
            </w:r>
            <w:r>
              <w:rPr>
                <w:rFonts w:ascii="Arial Narrow" w:hAnsi="Arial Narrow"/>
              </w:rPr>
              <w:t>ymi</w:t>
            </w:r>
            <w:r w:rsidRPr="00DA56D9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elementami</w:t>
            </w:r>
            <w:r w:rsidRPr="00DA56D9">
              <w:rPr>
                <w:rFonts w:ascii="Arial Narrow" w:hAnsi="Arial Narrow"/>
              </w:rPr>
              <w:t xml:space="preserve"> posługiwania się tekstowym i graficznym interfejsem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użytkownika systemów Unix / Linux. Zapoznanie  z możliwościami administracji systemu UNIX.</w:t>
            </w:r>
          </w:p>
        </w:tc>
      </w:tr>
      <w:tr w:rsidR="00E10D86" w:rsidRPr="00174082" w:rsidTr="00E10D86">
        <w:trPr>
          <w:trHeight w:val="40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Elementarna umiejętność posługiwania się sprzętem komputerowym</w:t>
            </w:r>
          </w:p>
        </w:tc>
      </w:tr>
      <w:tr w:rsidR="002526B3" w:rsidRPr="00174082" w:rsidTr="002A726A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174082" w:rsidTr="00E10D86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</w:p>
        </w:tc>
        <w:tc>
          <w:tcPr>
            <w:tcW w:w="7513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Odniesienie do efektów dla </w:t>
            </w:r>
            <w:r w:rsidRPr="0017408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174082" w:rsidTr="00E10D86">
        <w:trPr>
          <w:cantSplit/>
          <w:trHeight w:val="38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10D86">
            <w:pPr>
              <w:pStyle w:val="Tekstpodstawowy"/>
              <w:spacing w:line="276" w:lineRule="auto"/>
              <w:jc w:val="left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17408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E10D86" w:rsidRPr="00174082" w:rsidTr="00E10D86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01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zna rolę systemu operacyjnego jako oprogramowania zarządzającego zasobami komputera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K_W05, K_W12</w:t>
            </w:r>
          </w:p>
        </w:tc>
      </w:tr>
      <w:tr w:rsidR="00E10D86" w:rsidRPr="00174082" w:rsidTr="00E10D86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02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rozumie funkcje podstawowych modułów wchodzących w skład systemu operacyjnego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K_W05, K_W12</w:t>
            </w:r>
          </w:p>
        </w:tc>
      </w:tr>
      <w:tr w:rsidR="00E10D86" w:rsidRPr="00174082" w:rsidTr="00E10D86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03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Zna zasady i standardy dotyczące praw dostępu do obiektów systemu plików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K_W16</w:t>
            </w:r>
          </w:p>
        </w:tc>
      </w:tr>
      <w:tr w:rsidR="002526B3" w:rsidRPr="00174082" w:rsidTr="00E10D86">
        <w:trPr>
          <w:cantSplit/>
          <w:trHeight w:val="364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10D86">
            <w:pPr>
              <w:pStyle w:val="Tekstpodstawowy"/>
              <w:spacing w:line="276" w:lineRule="auto"/>
              <w:jc w:val="left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E10D86" w:rsidRPr="00174082" w:rsidTr="00E10D8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04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posługuje się podstawowymi programami narzędziowymi dostępnymi w trybie tekstowym i trybie graficznym w ce</w:t>
            </w:r>
            <w:r w:rsidR="00450EBD">
              <w:rPr>
                <w:rFonts w:ascii="Arial Narrow" w:hAnsi="Arial Narrow"/>
              </w:rPr>
              <w:t xml:space="preserve">lu dostosowania </w:t>
            </w:r>
            <w:r w:rsidRPr="00DA56D9">
              <w:rPr>
                <w:rFonts w:ascii="Arial Narrow" w:hAnsi="Arial Narrow"/>
              </w:rPr>
              <w:t>systemu operacyjnego Unix</w:t>
            </w:r>
            <w:r w:rsidR="00450EBD">
              <w:rPr>
                <w:rFonts w:ascii="Arial Narrow" w:hAnsi="Arial Narrow"/>
              </w:rPr>
              <w:t>/Linux do swoich potrzeb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K_U13</w:t>
            </w:r>
          </w:p>
        </w:tc>
      </w:tr>
      <w:tr w:rsidR="00E10D86" w:rsidRPr="00174082" w:rsidTr="00E10D8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05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zapewnia bezpieczeństwo użytkownikom i zasobom systemowym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K_U10</w:t>
            </w:r>
          </w:p>
        </w:tc>
      </w:tr>
      <w:tr w:rsidR="002526B3" w:rsidRPr="00174082" w:rsidTr="00E10D86">
        <w:trPr>
          <w:cantSplit/>
          <w:trHeight w:val="36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174082" w:rsidRDefault="002526B3" w:rsidP="00E10D86">
            <w:pPr>
              <w:pStyle w:val="Tekstpodstawowy"/>
              <w:spacing w:line="276" w:lineRule="auto"/>
              <w:jc w:val="left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17408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E10D86" w:rsidRPr="00174082" w:rsidTr="00E10D86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06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0D86" w:rsidRPr="00DA56D9" w:rsidRDefault="00E10D86" w:rsidP="008356E7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 xml:space="preserve">jest w stanie </w:t>
            </w:r>
            <w:r w:rsidR="008356E7">
              <w:rPr>
                <w:rFonts w:ascii="Arial Narrow" w:hAnsi="Arial Narrow"/>
              </w:rPr>
              <w:t>efektywnie współpracować z innymi członkami zespołu użytkowników systemu operacyjnego w celu wspólnego rozwiązywania postawionych zadań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K_K0</w:t>
            </w:r>
            <w:r w:rsidR="008356E7">
              <w:rPr>
                <w:rFonts w:ascii="Arial Narrow" w:hAnsi="Arial Narrow"/>
              </w:rPr>
              <w:t>4</w:t>
            </w:r>
          </w:p>
        </w:tc>
      </w:tr>
      <w:tr w:rsidR="00877931" w:rsidRPr="00174082" w:rsidTr="00877931">
        <w:trPr>
          <w:trHeight w:val="816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Lp.</w:t>
            </w:r>
            <w:r w:rsidR="00877931" w:rsidRPr="00174082">
              <w:rPr>
                <w:rFonts w:ascii="Arial Narrow" w:hAnsi="Arial Narrow"/>
              </w:rPr>
              <w:t xml:space="preserve"> efektu kształcenia</w:t>
            </w:r>
            <w:r w:rsidR="00877931" w:rsidRPr="00174082">
              <w:rPr>
                <w:rFonts w:ascii="Arial Narrow" w:hAnsi="Arial Narrow"/>
              </w:rPr>
              <w:br/>
            </w:r>
          </w:p>
        </w:tc>
      </w:tr>
      <w:tr w:rsidR="00E10D86" w:rsidRPr="00174082" w:rsidTr="00877931">
        <w:trPr>
          <w:trHeight w:val="544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D86" w:rsidRPr="00DA56D9" w:rsidRDefault="00E10D86" w:rsidP="00E10D8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Test wyboru sprawdzający nabytą wiedzę teoretyczną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A56D9">
              <w:rPr>
                <w:rFonts w:ascii="Arial Narrow" w:hAnsi="Arial Narrow"/>
                <w:sz w:val="18"/>
                <w:szCs w:val="18"/>
              </w:rPr>
              <w:t>01, 02, 03</w:t>
            </w:r>
          </w:p>
        </w:tc>
      </w:tr>
      <w:tr w:rsidR="00E10D86" w:rsidRPr="00174082" w:rsidTr="008356E7">
        <w:trPr>
          <w:trHeight w:val="532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56E7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 xml:space="preserve">Kolokwia </w:t>
            </w:r>
            <w:r>
              <w:rPr>
                <w:rFonts w:ascii="Arial Narrow" w:hAnsi="Arial Narrow"/>
              </w:rPr>
              <w:t>z zadaniami sprawdzającymi nabyte umiejętności praktyczne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DA56D9">
              <w:rPr>
                <w:rFonts w:ascii="Arial Narrow" w:hAnsi="Arial Narrow"/>
                <w:sz w:val="18"/>
                <w:szCs w:val="18"/>
              </w:rPr>
              <w:t>03, 04, 05</w:t>
            </w:r>
          </w:p>
        </w:tc>
      </w:tr>
      <w:tr w:rsidR="00CA1014" w:rsidRPr="00174082" w:rsidTr="008356E7">
        <w:trPr>
          <w:trHeight w:val="532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1014" w:rsidRPr="00DA56D9" w:rsidRDefault="00CA1014" w:rsidP="00E10D8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Obserwacja pracy studentów wykonujących zadania zespołowe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A1014" w:rsidRPr="00DA56D9" w:rsidRDefault="00CA1014" w:rsidP="00E10D86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06</w:t>
            </w:r>
          </w:p>
        </w:tc>
      </w:tr>
      <w:tr w:rsidR="002526B3" w:rsidRPr="00174082" w:rsidTr="002A726A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17408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17408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NAKŁAD PRACY STUDENTA</w:t>
            </w:r>
          </w:p>
          <w:p w:rsidR="00877931" w:rsidRPr="0017408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174082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174082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17408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7408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E10D8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D86" w:rsidRPr="00174082" w:rsidRDefault="00E10D8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E10D8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D86" w:rsidRPr="00174082" w:rsidRDefault="00E10D8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E10D8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Udział w ćwiczeniach audytoryjnych i laboratoryjnych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D86" w:rsidRPr="00174082" w:rsidRDefault="002C513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A93142">
              <w:rPr>
                <w:rFonts w:ascii="Arial Narrow" w:hAnsi="Arial Narrow"/>
              </w:rPr>
              <w:t>0</w:t>
            </w:r>
          </w:p>
        </w:tc>
      </w:tr>
      <w:tr w:rsidR="00E10D8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Samodzielne przygotowywanie się do ćwiczeń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40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D86" w:rsidRPr="00174082" w:rsidRDefault="002C513A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40</w:t>
            </w:r>
          </w:p>
        </w:tc>
      </w:tr>
      <w:tr w:rsidR="00E10D8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projektu / eseju / itp.</w:t>
            </w:r>
            <w:r w:rsidRPr="0017408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D86" w:rsidRPr="00174082" w:rsidRDefault="00E10D8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E10D8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1</w:t>
            </w:r>
            <w:r w:rsidR="000A36BD"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D86" w:rsidRPr="00174082" w:rsidRDefault="00E10D8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E10D8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26699" w:rsidRPr="00DA56D9" w:rsidRDefault="00F26699" w:rsidP="00F2669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D86" w:rsidRPr="00174082" w:rsidRDefault="00E10D8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E10D8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Inne</w:t>
            </w:r>
            <w:r w:rsidR="00F26699">
              <w:rPr>
                <w:rFonts w:ascii="Arial Narrow" w:hAnsi="Arial Narrow"/>
              </w:rPr>
              <w:t xml:space="preserve"> - egzamin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10D86" w:rsidRPr="00174082" w:rsidRDefault="00E10D86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E10D86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10D86" w:rsidRPr="00DA56D9" w:rsidRDefault="00E10D86" w:rsidP="00E10D86">
            <w:pPr>
              <w:jc w:val="center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12</w:t>
            </w:r>
            <w:r w:rsidR="000A36BD">
              <w:rPr>
                <w:rFonts w:ascii="Arial Narrow" w:hAnsi="Arial Narrow"/>
              </w:rPr>
              <w:t>6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0D86" w:rsidRPr="00174082" w:rsidRDefault="00A93142" w:rsidP="005C47E2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  <w:r w:rsidR="005C47E2">
              <w:rPr>
                <w:rFonts w:ascii="Arial Narrow" w:hAnsi="Arial Narrow"/>
              </w:rPr>
              <w:t>0</w:t>
            </w:r>
          </w:p>
        </w:tc>
      </w:tr>
      <w:tr w:rsidR="00221DC0" w:rsidRPr="00174082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174082" w:rsidRDefault="002C513A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174082">
              <w:rPr>
                <w:rFonts w:ascii="Arial Narrow" w:hAnsi="Arial Narrow"/>
              </w:rPr>
              <w:t>Liczba p. ECTS związana z zajęciami praktycznymi</w:t>
            </w:r>
            <w:r w:rsidRPr="0017408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C513A" w:rsidRPr="00174082" w:rsidRDefault="005C47E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2,8</w:t>
            </w:r>
            <w:r w:rsidR="002C513A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174082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17408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Default="000A36BD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64</w:t>
            </w:r>
          </w:p>
          <w:p w:rsidR="002C513A" w:rsidRPr="002C513A" w:rsidRDefault="000A36B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2,5</w:t>
            </w:r>
            <w:r w:rsidR="002C513A" w:rsidRPr="002C513A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Default="002526B3" w:rsidP="00E410DF">
      <w:pPr>
        <w:jc w:val="center"/>
        <w:rPr>
          <w:rFonts w:ascii="Arial Narrow" w:hAnsi="Arial Narrow"/>
        </w:rPr>
      </w:pPr>
    </w:p>
    <w:p w:rsidR="00E7624F" w:rsidRDefault="00E7624F" w:rsidP="00E410DF">
      <w:pPr>
        <w:spacing w:line="240" w:lineRule="auto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174082" w:rsidRPr="0017408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17408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17408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E10D86" w:rsidRPr="00174082" w:rsidTr="00AE73C7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E10D86" w:rsidRPr="00174082" w:rsidRDefault="00E10D86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D86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Nazwa modułu (bloku przedmiotów): </w:t>
            </w:r>
          </w:p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  <w:b/>
                <w:caps/>
              </w:rPr>
              <w:t>Systemy operacyjne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10D86" w:rsidRPr="00A53F92" w:rsidRDefault="00E10D86" w:rsidP="00E10D86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Kod modułu: </w:t>
            </w:r>
            <w:r>
              <w:rPr>
                <w:rFonts w:ascii="Arial Narrow" w:hAnsi="Arial Narrow"/>
              </w:rPr>
              <w:t>M7</w:t>
            </w:r>
          </w:p>
        </w:tc>
      </w:tr>
      <w:tr w:rsidR="00E10D86" w:rsidRPr="00174082" w:rsidTr="00AE73C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</w:rPr>
              <w:t xml:space="preserve">Nazwa przedmiotu:  </w:t>
            </w:r>
          </w:p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  <w:b/>
              </w:rPr>
            </w:pPr>
            <w:r w:rsidRPr="00DA56D9">
              <w:rPr>
                <w:rFonts w:ascii="Arial Narrow" w:hAnsi="Arial Narrow"/>
                <w:b/>
              </w:rPr>
              <w:t>Systemy operacyjne I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Kod przedmiotu: </w:t>
            </w:r>
          </w:p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E10D86" w:rsidRPr="00174082" w:rsidTr="00AE73C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jednostki prowadzącej przedmiot / moduł:</w:t>
            </w:r>
            <w:r w:rsidRPr="00174082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247DD3">
              <w:rPr>
                <w:rFonts w:ascii="Arial Narrow" w:hAnsi="Arial Narrow"/>
                <w:b/>
                <w:caps/>
              </w:rPr>
              <w:t>Instytut Informatyki Stosowanej</w:t>
            </w:r>
            <w:r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E10D86" w:rsidRPr="00174082" w:rsidTr="00AE73C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Nazwa kierunku: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Poziom kształcenia: </w:t>
            </w:r>
            <w:r>
              <w:rPr>
                <w:rFonts w:ascii="Arial Narrow" w:hAnsi="Arial Narrow"/>
              </w:rPr>
              <w:br/>
            </w:r>
            <w:r w:rsidRPr="00783E43">
              <w:rPr>
                <w:rFonts w:ascii="Arial Narrow" w:hAnsi="Arial Narrow"/>
                <w:b/>
              </w:rPr>
              <w:t>pierwszy</w:t>
            </w:r>
          </w:p>
        </w:tc>
      </w:tr>
      <w:tr w:rsidR="00E10D86" w:rsidRPr="00174082" w:rsidTr="00AE73C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studiów:</w:t>
            </w:r>
          </w:p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Profil kształcenia:</w:t>
            </w:r>
          </w:p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Specjalność:</w:t>
            </w:r>
          </w:p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E10D86" w:rsidRPr="00174082" w:rsidTr="00AE73C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Rok / semestr: </w:t>
            </w:r>
          </w:p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Status przedmiotu /modułu:</w:t>
            </w:r>
          </w:p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Język przedmiotu / modułu:</w:t>
            </w:r>
          </w:p>
          <w:p w:rsidR="00E10D86" w:rsidRPr="00174082" w:rsidRDefault="00E10D86" w:rsidP="00E10D86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174082" w:rsidTr="00AE73C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 xml:space="preserve">inne </w:t>
            </w:r>
            <w:r w:rsidRPr="0017408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174082" w:rsidTr="00AE73C7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E10D86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E10D86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174082" w:rsidRPr="00174082" w:rsidTr="00AE73C7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174082" w:rsidRDefault="00E10D86" w:rsidP="00E10D86">
            <w:pPr>
              <w:spacing w:line="240" w:lineRule="auto"/>
              <w:ind w:left="27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  <w:b/>
              </w:rPr>
              <w:t xml:space="preserve">dr inż. Jerzy </w:t>
            </w:r>
            <w:proofErr w:type="spellStart"/>
            <w:r w:rsidRPr="00DA56D9">
              <w:rPr>
                <w:rFonts w:ascii="Arial Narrow" w:hAnsi="Arial Narrow"/>
                <w:b/>
              </w:rPr>
              <w:t>Skurczyński</w:t>
            </w:r>
            <w:proofErr w:type="spellEnd"/>
            <w:r w:rsidRPr="00174082">
              <w:rPr>
                <w:rFonts w:ascii="Arial Narrow" w:hAnsi="Arial Narrow"/>
              </w:rPr>
              <w:t xml:space="preserve"> </w:t>
            </w:r>
          </w:p>
        </w:tc>
      </w:tr>
      <w:tr w:rsidR="00174082" w:rsidRPr="00174082" w:rsidTr="00AE73C7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E10D86" w:rsidP="00F35115">
            <w:pPr>
              <w:spacing w:line="240" w:lineRule="auto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  <w:b/>
              </w:rPr>
              <w:t xml:space="preserve">dr inż. Jerzy </w:t>
            </w:r>
            <w:proofErr w:type="spellStart"/>
            <w:r w:rsidRPr="00DA56D9">
              <w:rPr>
                <w:rFonts w:ascii="Arial Narrow" w:hAnsi="Arial Narrow"/>
                <w:b/>
              </w:rPr>
              <w:t>Skurczyński</w:t>
            </w:r>
            <w:proofErr w:type="spellEnd"/>
            <w:r w:rsidRPr="00DA56D9">
              <w:rPr>
                <w:rFonts w:ascii="Arial Narrow" w:hAnsi="Arial Narrow"/>
                <w:b/>
              </w:rPr>
              <w:t>, d</w:t>
            </w:r>
            <w:r>
              <w:rPr>
                <w:rFonts w:ascii="Arial Narrow" w:hAnsi="Arial Narrow"/>
                <w:b/>
              </w:rPr>
              <w:t xml:space="preserve">r inż. Zdzisław Szczerbiński, </w:t>
            </w:r>
            <w:r w:rsidR="00FF69F5">
              <w:rPr>
                <w:rFonts w:ascii="Arial Narrow" w:hAnsi="Arial Narrow"/>
                <w:b/>
              </w:rPr>
              <w:t xml:space="preserve">dr Katarzyna </w:t>
            </w:r>
            <w:proofErr w:type="spellStart"/>
            <w:r w:rsidR="00FF69F5">
              <w:rPr>
                <w:rFonts w:ascii="Arial Narrow" w:hAnsi="Arial Narrow"/>
                <w:b/>
              </w:rPr>
              <w:t>Wasielweska</w:t>
            </w:r>
            <w:proofErr w:type="spellEnd"/>
            <w:r w:rsidR="00FF69F5">
              <w:rPr>
                <w:rFonts w:ascii="Arial Narrow" w:hAnsi="Arial Narrow"/>
                <w:b/>
              </w:rPr>
              <w:t xml:space="preserve">, </w:t>
            </w:r>
            <w:r w:rsidR="00F35115">
              <w:rPr>
                <w:rFonts w:ascii="Arial Narrow" w:hAnsi="Arial Narrow"/>
                <w:b/>
              </w:rPr>
              <w:t>mgr inż. Andrzej Stojek</w:t>
            </w:r>
          </w:p>
        </w:tc>
      </w:tr>
      <w:tr w:rsidR="00174082" w:rsidRPr="00174082" w:rsidTr="00AE73C7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17408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174082" w:rsidTr="00AE73C7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174082">
              <w:rPr>
                <w:rFonts w:ascii="Arial Narrow" w:hAnsi="Arial Narrow"/>
                <w:b/>
              </w:rPr>
              <w:t>Wykład</w:t>
            </w:r>
          </w:p>
        </w:tc>
      </w:tr>
      <w:tr w:rsidR="00E10D86" w:rsidRPr="00174082" w:rsidTr="00AE73C7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Cele istnienia i historia rozwoju systemów operacyjnych. Ogólna klasyfikacja i związek ze sprzętem komputerowym. Mechanizmy ochrony.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Funkcje systemowe jako podstawowe elementy budulcowe systemów operacyjnych.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Interpretatory poleceń i graficzne interfejsy użytkownika.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Zarządzanie procesami. Diagram stanów procesu, priorytety, kolejkowanie. Mechanizmy synchronizacji procesów i komunikacji międzyprocesowej. Pojęcia blokady i głodzenia.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Zarządzanie pamięcią. Fizyczna a wirtualna przestrzeń adresowa. Segmentacja, stronicowanie i segmentacja stronicowana. Realizacja pamięci wirtualnej w oparciu o przestrzeń wymiany na dysku.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Organizacja systemów plików. Rodzaje pamięci zewnętrznej, partycje (dyski logiczne).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Pliki zwykłe i pliki specjalne, katalogi, dowiązania. Fizyczna realizacja systemów plików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(organizacja zapisu bloków na dysku).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Ogólna architektura systemów unixowych, podział na warstwy. Podstawowe struktury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utrzymywane prze jądro systemu. Użytkownicy, sesje, procesy. Rola administratora systemu.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Organizacja dostępu do plików w systemach unixowych, właściciele i prawa dostępu.</w:t>
            </w:r>
          </w:p>
          <w:p w:rsidR="00E10D86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Przegląd podstawowych poleceń tekstowych.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</w:p>
        </w:tc>
      </w:tr>
      <w:tr w:rsidR="00174082" w:rsidRPr="00174082" w:rsidTr="00AE73C7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Laboratorium</w:t>
            </w:r>
          </w:p>
        </w:tc>
      </w:tr>
      <w:tr w:rsidR="00E10D86" w:rsidRPr="00174082" w:rsidTr="00AE73C7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10D86" w:rsidRPr="00DA56D9" w:rsidRDefault="00E10D86" w:rsidP="00E10D86">
            <w:pPr>
              <w:pStyle w:val="Tekstpodstawowy"/>
              <w:ind w:left="360"/>
              <w:rPr>
                <w:rFonts w:ascii="Arial Narrow" w:hAnsi="Arial Narrow"/>
                <w:sz w:val="22"/>
                <w:szCs w:val="22"/>
              </w:rPr>
            </w:pPr>
            <w:r w:rsidRPr="00DA56D9">
              <w:rPr>
                <w:rFonts w:ascii="Arial Narrow" w:hAnsi="Arial Narrow"/>
                <w:sz w:val="22"/>
                <w:szCs w:val="22"/>
              </w:rPr>
              <w:t>Celem laboratorium jest zapoznanie studentów z podstawowymi narzędziami udostępnianymi przez interpretator poleceń tekstowych systemów operacyjnych Unix / Linux, jak również z podstawami posługiwania się środowiskiem graficznym. Studenci pracują na wspólnym serwerze, do którego mają dostęp przez lokalną sieć komputerową, ale wypróbowują również możliwość pracy na lokalnych (indywidualnych) systemach operacyjnych.</w:t>
            </w:r>
          </w:p>
          <w:p w:rsidR="00E10D86" w:rsidRPr="00DA56D9" w:rsidRDefault="00E10D86" w:rsidP="00E10D86">
            <w:pPr>
              <w:jc w:val="both"/>
              <w:rPr>
                <w:rFonts w:ascii="Arial Narrow" w:hAnsi="Arial Narrow"/>
                <w:b/>
                <w:bCs/>
              </w:rPr>
            </w:pPr>
            <w:r w:rsidRPr="00DA56D9">
              <w:rPr>
                <w:rFonts w:ascii="Arial Narrow" w:hAnsi="Arial Narrow"/>
                <w:b/>
                <w:bCs/>
              </w:rPr>
              <w:t>Zagadnienia na laboratorium:</w:t>
            </w:r>
          </w:p>
          <w:p w:rsidR="00F35115" w:rsidRDefault="00F35115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 Podstawy użytkowania systemu Unix / Linux w trybie tekstowym</w:t>
            </w:r>
          </w:p>
          <w:p w:rsidR="00F35115" w:rsidRDefault="00F35115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 Podstawowe operacje na plikach i katalogach</w:t>
            </w:r>
          </w:p>
          <w:p w:rsidR="00F35115" w:rsidRDefault="00F35115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3. Prawa dostępu do plików i katalogów</w:t>
            </w:r>
          </w:p>
          <w:p w:rsidR="00F35115" w:rsidRDefault="00F35115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4. </w:t>
            </w:r>
            <w:r w:rsidR="0084465B">
              <w:rPr>
                <w:rFonts w:ascii="Arial Narrow" w:hAnsi="Arial Narrow"/>
              </w:rPr>
              <w:t xml:space="preserve">Wejście i wyjście standardowe procesu. </w:t>
            </w:r>
            <w:proofErr w:type="spellStart"/>
            <w:r w:rsidR="0084465B">
              <w:rPr>
                <w:rFonts w:ascii="Arial Narrow" w:hAnsi="Arial Narrow"/>
              </w:rPr>
              <w:t>Przekierowania</w:t>
            </w:r>
            <w:proofErr w:type="spellEnd"/>
            <w:r w:rsidR="0084465B">
              <w:rPr>
                <w:rFonts w:ascii="Arial Narrow" w:hAnsi="Arial Narrow"/>
              </w:rPr>
              <w:t xml:space="preserve"> i potoki.</w:t>
            </w:r>
          </w:p>
          <w:p w:rsidR="0084465B" w:rsidRDefault="0084465B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 Terminale tekstowe i ich pliki specjalne</w:t>
            </w:r>
          </w:p>
          <w:p w:rsidR="0084465B" w:rsidRDefault="0084465B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 Znaki zastępcze w argumentach poleceń. Polecenia grupowe</w:t>
            </w:r>
          </w:p>
          <w:p w:rsidR="0084465B" w:rsidRDefault="0084465B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 Zmienne interpretera poleceń. Środowisko i dziedziczenie</w:t>
            </w:r>
          </w:p>
          <w:p w:rsidR="0084465B" w:rsidRDefault="0084465B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 Przeszukiwanie tekstów i systemu plików</w:t>
            </w:r>
          </w:p>
          <w:p w:rsidR="0084465B" w:rsidRDefault="0084465B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9.Skrypty w języku interpretera poleceń</w:t>
            </w:r>
          </w:p>
          <w:p w:rsidR="0084465B" w:rsidRDefault="0084465B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 Polecenia sterujące w skryptach</w:t>
            </w:r>
          </w:p>
          <w:p w:rsidR="0084465B" w:rsidRDefault="0084465B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11. Zarządzanie procesami</w:t>
            </w:r>
          </w:p>
          <w:p w:rsidR="0084465B" w:rsidRDefault="0084465B" w:rsidP="00F35115">
            <w:pPr>
              <w:ind w:left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12. Komunikacja międzyprocesowa</w:t>
            </w:r>
          </w:p>
          <w:p w:rsidR="00F35115" w:rsidRDefault="00F35115" w:rsidP="00F35115">
            <w:pPr>
              <w:ind w:left="180"/>
              <w:rPr>
                <w:rFonts w:ascii="Arial Narrow" w:hAnsi="Arial Narrow"/>
              </w:rPr>
            </w:pPr>
          </w:p>
          <w:p w:rsidR="00E10D86" w:rsidRPr="00BA7BB1" w:rsidRDefault="00E10D86" w:rsidP="00F35115">
            <w:pPr>
              <w:ind w:left="180"/>
              <w:rPr>
                <w:rFonts w:ascii="Arial Narrow" w:hAnsi="Arial Narrow"/>
              </w:rPr>
            </w:pPr>
            <w:r w:rsidRPr="00BA7BB1">
              <w:rPr>
                <w:rFonts w:ascii="Arial Narrow" w:hAnsi="Arial Narrow" w:cs="Arial"/>
              </w:rPr>
              <w:t>Udział zagadnień praktycznych – 100%.</w:t>
            </w:r>
          </w:p>
        </w:tc>
      </w:tr>
      <w:tr w:rsidR="00174082" w:rsidRPr="00174082" w:rsidTr="00AE73C7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174082" w:rsidTr="00AE73C7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17408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E10D86" w:rsidRPr="00174082" w:rsidTr="00AE73C7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D86" w:rsidRPr="00DA56D9" w:rsidRDefault="00E10D86" w:rsidP="00E10D86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 xml:space="preserve">A. </w:t>
            </w:r>
            <w:proofErr w:type="spellStart"/>
            <w:r w:rsidRPr="00DA56D9">
              <w:rPr>
                <w:rFonts w:ascii="Arial Narrow" w:hAnsi="Arial Narrow"/>
              </w:rPr>
              <w:t>Silberschatz</w:t>
            </w:r>
            <w:proofErr w:type="spellEnd"/>
            <w:r w:rsidRPr="00DA56D9">
              <w:rPr>
                <w:rFonts w:ascii="Arial Narrow" w:hAnsi="Arial Narrow"/>
              </w:rPr>
              <w:t xml:space="preserve"> i in., Podstawy systemów operacyjnych, WNT, 2005</w:t>
            </w:r>
          </w:p>
          <w:p w:rsidR="00E10D86" w:rsidRPr="00DA56D9" w:rsidRDefault="00E10D86" w:rsidP="00E10D86">
            <w:pPr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 xml:space="preserve">A. </w:t>
            </w:r>
            <w:proofErr w:type="spellStart"/>
            <w:r w:rsidRPr="00DA56D9">
              <w:rPr>
                <w:rFonts w:ascii="Arial Narrow" w:hAnsi="Arial Narrow"/>
              </w:rPr>
              <w:t>Tanenbaum</w:t>
            </w:r>
            <w:proofErr w:type="spellEnd"/>
            <w:r w:rsidRPr="00DA56D9">
              <w:rPr>
                <w:rFonts w:ascii="Arial Narrow" w:hAnsi="Arial Narrow"/>
              </w:rPr>
              <w:t>, Systemy operacyjne, Helion, 2010</w:t>
            </w:r>
          </w:p>
        </w:tc>
      </w:tr>
      <w:tr w:rsidR="00E10D86" w:rsidRPr="00FF69F5" w:rsidTr="00AE73C7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D86" w:rsidRPr="00DA56D9" w:rsidRDefault="00E10D86" w:rsidP="00E10D86">
            <w:pPr>
              <w:ind w:left="124"/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1.   M. Bach, Budowa systemu operacyjnego Unix, WNT, 1995</w:t>
            </w:r>
          </w:p>
          <w:p w:rsidR="00E10D86" w:rsidRPr="00DA56D9" w:rsidRDefault="00E10D86" w:rsidP="00E10D86">
            <w:pPr>
              <w:rPr>
                <w:rFonts w:ascii="Arial Narrow" w:hAnsi="Arial Narrow"/>
                <w:lang w:val="en-US"/>
              </w:rPr>
            </w:pPr>
            <w:r w:rsidRPr="00E10D86">
              <w:rPr>
                <w:rFonts w:ascii="Arial Narrow" w:hAnsi="Arial Narrow"/>
              </w:rPr>
              <w:t xml:space="preserve">  </w:t>
            </w:r>
            <w:r w:rsidRPr="00DA56D9">
              <w:rPr>
                <w:rFonts w:ascii="Arial Narrow" w:hAnsi="Arial Narrow"/>
                <w:lang w:val="en-US"/>
              </w:rPr>
              <w:t xml:space="preserve">2.   D. Bovet, M. </w:t>
            </w:r>
            <w:proofErr w:type="spellStart"/>
            <w:r w:rsidRPr="00DA56D9">
              <w:rPr>
                <w:rFonts w:ascii="Arial Narrow" w:hAnsi="Arial Narrow"/>
                <w:lang w:val="en-US"/>
              </w:rPr>
              <w:t>Cesati</w:t>
            </w:r>
            <w:proofErr w:type="spellEnd"/>
            <w:r w:rsidRPr="00DA56D9">
              <w:rPr>
                <w:rFonts w:ascii="Arial Narrow" w:hAnsi="Arial Narrow"/>
                <w:lang w:val="en-US"/>
              </w:rPr>
              <w:t>, Linux kernel, RM, 2001</w:t>
            </w:r>
          </w:p>
        </w:tc>
      </w:tr>
      <w:tr w:rsidR="00E10D86" w:rsidRPr="00174082" w:rsidTr="00E10D86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1. Wykład z prezentacją multimedialną</w:t>
            </w:r>
          </w:p>
          <w:p w:rsidR="00E10D86" w:rsidRPr="00DA56D9" w:rsidRDefault="00E10D86" w:rsidP="00E10D86">
            <w:pPr>
              <w:rPr>
                <w:rFonts w:ascii="Arial Narrow" w:hAnsi="Arial Narrow"/>
              </w:rPr>
            </w:pPr>
            <w:r w:rsidRPr="00DA56D9">
              <w:rPr>
                <w:rFonts w:ascii="Arial Narrow" w:hAnsi="Arial Narrow"/>
              </w:rPr>
              <w:t>2. Ćwiczenia laboratoryjne: planowanie i przeprowadzanie eksperymentów</w:t>
            </w:r>
          </w:p>
        </w:tc>
      </w:tr>
      <w:tr w:rsidR="00E10D86" w:rsidRPr="00174082" w:rsidTr="00AE73C7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  <w:r w:rsidRPr="00174082">
              <w:rPr>
                <w:rFonts w:ascii="Arial Narrow" w:hAnsi="Arial Narrow"/>
              </w:rPr>
              <w:t>Forma i warunki zaliczenia</w:t>
            </w:r>
          </w:p>
          <w:p w:rsidR="00E10D86" w:rsidRPr="00174082" w:rsidRDefault="00E10D86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0D86" w:rsidRPr="00DA56D9" w:rsidRDefault="00E10D86" w:rsidP="00E10D86">
            <w:pPr>
              <w:pStyle w:val="Tekstpodstawowywcity2"/>
              <w:spacing w:after="0" w:line="240" w:lineRule="auto"/>
              <w:ind w:left="74"/>
              <w:rPr>
                <w:rFonts w:ascii="Arial Narrow" w:hAnsi="Arial Narrow"/>
                <w:sz w:val="22"/>
                <w:szCs w:val="22"/>
              </w:rPr>
            </w:pPr>
            <w:r w:rsidRPr="00DA56D9">
              <w:rPr>
                <w:rFonts w:ascii="Arial Narrow" w:hAnsi="Arial Narrow"/>
                <w:sz w:val="22"/>
                <w:szCs w:val="22"/>
              </w:rPr>
              <w:t>Wykłady – egzamin pisemny w formie testu wyboru.</w:t>
            </w:r>
          </w:p>
          <w:p w:rsidR="00E10D86" w:rsidRDefault="00E10D86" w:rsidP="00E10D86">
            <w:pPr>
              <w:pStyle w:val="Tekstpodstawowywcity2"/>
              <w:spacing w:after="0" w:line="240" w:lineRule="auto"/>
              <w:ind w:left="74"/>
              <w:rPr>
                <w:rFonts w:ascii="Arial Narrow" w:hAnsi="Arial Narrow"/>
                <w:sz w:val="22"/>
                <w:szCs w:val="22"/>
              </w:rPr>
            </w:pPr>
            <w:r w:rsidRPr="00DA56D9">
              <w:rPr>
                <w:rFonts w:ascii="Arial Narrow" w:hAnsi="Arial Narrow"/>
                <w:sz w:val="22"/>
                <w:szCs w:val="22"/>
              </w:rPr>
              <w:t>Laboratoria – co najmniej dwa kolokwia w ciągu semestru oraz ewentualnie pewna liczba sprawdzianów (w zależności od uznania prowadzących laboratoria).</w:t>
            </w:r>
          </w:p>
          <w:p w:rsidR="00E10D86" w:rsidRPr="0046058F" w:rsidRDefault="00E10D86" w:rsidP="00E10D86">
            <w:pPr>
              <w:pStyle w:val="Tekstpodstawowywcity2"/>
              <w:spacing w:after="0" w:line="240" w:lineRule="auto"/>
              <w:ind w:left="74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Warunkiem zaliczenia przedmiotu jest  uzyskanie oceny pozytywnej najpierw na zaliczenie laboratorium, a następnie z egzaminu. Ocena ostateczna za przedmiot jest obliczana jako średnia ważona z tych dwóch ocen  z wagami odpowiednio 50% i 50%.</w:t>
            </w:r>
          </w:p>
        </w:tc>
      </w:tr>
    </w:tbl>
    <w:p w:rsidR="00174082" w:rsidRPr="00174082" w:rsidRDefault="00174082" w:rsidP="00E410DF">
      <w:pPr>
        <w:rPr>
          <w:rFonts w:ascii="Arial Narrow" w:hAnsi="Arial Narrow"/>
        </w:rPr>
      </w:pPr>
    </w:p>
    <w:p w:rsidR="002526B3" w:rsidRPr="00174082" w:rsidRDefault="002526B3" w:rsidP="00E410DF">
      <w:pPr>
        <w:rPr>
          <w:rFonts w:ascii="Arial Narrow" w:hAnsi="Arial Narrow"/>
        </w:rPr>
      </w:pPr>
    </w:p>
    <w:sectPr w:rsidR="002526B3" w:rsidRPr="00174082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EF4" w:rsidRDefault="00B70EF4" w:rsidP="002526B3">
      <w:pPr>
        <w:spacing w:line="240" w:lineRule="auto"/>
      </w:pPr>
      <w:r>
        <w:separator/>
      </w:r>
    </w:p>
  </w:endnote>
  <w:endnote w:type="continuationSeparator" w:id="0">
    <w:p w:rsidR="00B70EF4" w:rsidRDefault="00B70EF4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EF4" w:rsidRDefault="00B70EF4" w:rsidP="002526B3">
      <w:pPr>
        <w:spacing w:line="240" w:lineRule="auto"/>
      </w:pPr>
      <w:r>
        <w:separator/>
      </w:r>
    </w:p>
  </w:footnote>
  <w:footnote w:type="continuationSeparator" w:id="0">
    <w:p w:rsidR="00B70EF4" w:rsidRDefault="00B70EF4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D86" w:rsidRDefault="00E10D86" w:rsidP="002526B3">
    <w:pPr>
      <w:pStyle w:val="Nagwek"/>
    </w:pPr>
  </w:p>
  <w:p w:rsidR="00E10D86" w:rsidRDefault="00E10D8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73C7"/>
    <w:rsid w:val="0001741D"/>
    <w:rsid w:val="00030CFB"/>
    <w:rsid w:val="000A36BD"/>
    <w:rsid w:val="000D16B9"/>
    <w:rsid w:val="0010178F"/>
    <w:rsid w:val="00174082"/>
    <w:rsid w:val="001760A9"/>
    <w:rsid w:val="0021045B"/>
    <w:rsid w:val="00221DC0"/>
    <w:rsid w:val="00247DD3"/>
    <w:rsid w:val="002526B3"/>
    <w:rsid w:val="002A726A"/>
    <w:rsid w:val="002B17E9"/>
    <w:rsid w:val="002C513A"/>
    <w:rsid w:val="00332C8C"/>
    <w:rsid w:val="00360906"/>
    <w:rsid w:val="00450EBD"/>
    <w:rsid w:val="00467BA8"/>
    <w:rsid w:val="005316D6"/>
    <w:rsid w:val="00555176"/>
    <w:rsid w:val="005606E5"/>
    <w:rsid w:val="00586ACF"/>
    <w:rsid w:val="005A50BF"/>
    <w:rsid w:val="005B4CF0"/>
    <w:rsid w:val="005C47E2"/>
    <w:rsid w:val="00781A93"/>
    <w:rsid w:val="00783E43"/>
    <w:rsid w:val="007E278F"/>
    <w:rsid w:val="008356E7"/>
    <w:rsid w:val="00843D67"/>
    <w:rsid w:val="0084465B"/>
    <w:rsid w:val="00877931"/>
    <w:rsid w:val="00A53F92"/>
    <w:rsid w:val="00A93142"/>
    <w:rsid w:val="00AD63B2"/>
    <w:rsid w:val="00AE73C7"/>
    <w:rsid w:val="00B5243E"/>
    <w:rsid w:val="00B70EF4"/>
    <w:rsid w:val="00C322C3"/>
    <w:rsid w:val="00C9269F"/>
    <w:rsid w:val="00C9667F"/>
    <w:rsid w:val="00CA1014"/>
    <w:rsid w:val="00CB7012"/>
    <w:rsid w:val="00D43C3E"/>
    <w:rsid w:val="00D4445C"/>
    <w:rsid w:val="00E10D86"/>
    <w:rsid w:val="00E410DF"/>
    <w:rsid w:val="00E6596A"/>
    <w:rsid w:val="00E7624F"/>
    <w:rsid w:val="00EE6FA0"/>
    <w:rsid w:val="00F26699"/>
    <w:rsid w:val="00F35115"/>
    <w:rsid w:val="00F73C37"/>
    <w:rsid w:val="00F9258B"/>
    <w:rsid w:val="00FF3B0A"/>
    <w:rsid w:val="00FF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Tekstpodstawowywcity2">
    <w:name w:val="Body Text Indent 2"/>
    <w:basedOn w:val="Normalny"/>
    <w:link w:val="Tekstpodstawowywcity2Znak"/>
    <w:rsid w:val="00E10D8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D8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53005-5E65-4C20-8A04-EF77FCDC9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11</TotalTime>
  <Pages>4</Pages>
  <Words>961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cp:lastPrinted>2016-01-20T08:17:00Z</cp:lastPrinted>
  <dcterms:created xsi:type="dcterms:W3CDTF">2019-06-23T17:38:00Z</dcterms:created>
  <dcterms:modified xsi:type="dcterms:W3CDTF">2019-06-25T13:12:00Z</dcterms:modified>
</cp:coreProperties>
</file>